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7C81F9" w14:textId="77777777" w:rsidR="00FF42E4" w:rsidRDefault="00FF42E4" w:rsidP="00E4469A">
      <w:pPr>
        <w:rPr>
          <w:rFonts w:ascii="Arial" w:hAnsi="Arial" w:cs="Arial"/>
          <w:sz w:val="20"/>
          <w:szCs w:val="20"/>
        </w:rPr>
      </w:pPr>
    </w:p>
    <w:p w14:paraId="0692F518" w14:textId="77777777" w:rsidR="00390B7F" w:rsidRDefault="00BB126B" w:rsidP="00E4469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14:paraId="55184030" w14:textId="77777777" w:rsidR="007E248A" w:rsidRPr="007E248A" w:rsidRDefault="007E248A" w:rsidP="007E248A">
      <w:pPr>
        <w:spacing w:after="188" w:line="259" w:lineRule="auto"/>
        <w:ind w:left="6" w:hanging="10"/>
        <w:jc w:val="center"/>
        <w:rPr>
          <w:rFonts w:ascii="Calibri" w:eastAsia="Calibri" w:hAnsi="Calibri" w:cs="Calibri"/>
          <w:b/>
          <w:szCs w:val="22"/>
          <w:lang w:eastAsia="en-GB"/>
        </w:rPr>
      </w:pPr>
      <w:r w:rsidRPr="007E248A">
        <w:rPr>
          <w:rFonts w:ascii="Calibri" w:eastAsia="Calibri" w:hAnsi="Calibri" w:cs="Calibri"/>
          <w:b/>
          <w:szCs w:val="22"/>
          <w:lang w:eastAsia="en-GB"/>
        </w:rPr>
        <w:t>APPENDIX VI</w:t>
      </w:r>
    </w:p>
    <w:p w14:paraId="1E634A88" w14:textId="77777777" w:rsidR="007E248A" w:rsidRPr="007E248A" w:rsidRDefault="007E248A" w:rsidP="007E248A">
      <w:pPr>
        <w:spacing w:after="188" w:line="259" w:lineRule="auto"/>
        <w:ind w:left="6" w:hanging="10"/>
        <w:jc w:val="center"/>
        <w:rPr>
          <w:rFonts w:ascii="Calibri" w:eastAsia="Calibri" w:hAnsi="Calibri" w:cs="Calibri"/>
          <w:b/>
          <w:szCs w:val="22"/>
          <w:lang w:eastAsia="en-GB"/>
        </w:rPr>
      </w:pPr>
      <w:r w:rsidRPr="007E248A">
        <w:rPr>
          <w:rFonts w:ascii="Calibri" w:eastAsia="Calibri" w:hAnsi="Calibri" w:cs="Calibri"/>
          <w:b/>
          <w:szCs w:val="22"/>
          <w:lang w:eastAsia="en-GB"/>
        </w:rPr>
        <w:t>Fees Payable by Leaseholders/Fees Payable by Client or Service Charge</w:t>
      </w:r>
    </w:p>
    <w:p w14:paraId="4ED13FB5" w14:textId="77777777" w:rsidR="00390B7F" w:rsidRDefault="00390B7F" w:rsidP="00E4469A">
      <w:pPr>
        <w:rPr>
          <w:rFonts w:ascii="Arial" w:hAnsi="Arial" w:cs="Arial"/>
          <w:sz w:val="20"/>
          <w:szCs w:val="20"/>
        </w:rPr>
      </w:pPr>
    </w:p>
    <w:p w14:paraId="4C85E01D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46F39ED0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3B2F47BD" w14:textId="77777777" w:rsidR="007E248A" w:rsidRPr="007E248A" w:rsidRDefault="007E248A" w:rsidP="007E248A">
      <w:pPr>
        <w:spacing w:after="160" w:line="259" w:lineRule="auto"/>
        <w:jc w:val="center"/>
        <w:rPr>
          <w:rFonts w:ascii="Calibri" w:eastAsia="Calibri" w:hAnsi="Calibri" w:cs="Calibri"/>
          <w:b/>
          <w:szCs w:val="22"/>
          <w:lang w:eastAsia="en-GB"/>
        </w:rPr>
      </w:pPr>
      <w:r w:rsidRPr="007E248A">
        <w:rPr>
          <w:rFonts w:ascii="Arial" w:eastAsia="Arial" w:hAnsi="Arial" w:cs="Arial"/>
          <w:b/>
          <w:color w:val="000000"/>
          <w:sz w:val="20"/>
          <w:szCs w:val="22"/>
          <w:u w:val="single" w:color="000000"/>
          <w:lang w:eastAsia="en-GB"/>
        </w:rPr>
        <w:t>Fees Payable by Leaseholders</w:t>
      </w:r>
    </w:p>
    <w:p w14:paraId="1FDFF7A7" w14:textId="77777777" w:rsidR="007E248A" w:rsidRPr="007E248A" w:rsidRDefault="007E248A" w:rsidP="007E248A">
      <w:pPr>
        <w:tabs>
          <w:tab w:val="center" w:pos="4327"/>
          <w:tab w:val="center" w:pos="5780"/>
        </w:tabs>
        <w:spacing w:line="259" w:lineRule="auto"/>
        <w:rPr>
          <w:rFonts w:ascii="Arial" w:eastAsia="Arial" w:hAnsi="Arial" w:cs="Arial"/>
          <w:color w:val="000000"/>
          <w:szCs w:val="22"/>
          <w:lang w:eastAsia="en-GB"/>
        </w:rPr>
      </w:pPr>
      <w:r w:rsidRPr="007E248A">
        <w:rPr>
          <w:rFonts w:ascii="Arial" w:eastAsia="Arial" w:hAnsi="Arial" w:cs="Arial"/>
          <w:b/>
          <w:color w:val="000000"/>
          <w:sz w:val="20"/>
          <w:szCs w:val="22"/>
          <w:lang w:eastAsia="en-GB"/>
        </w:rPr>
        <w:t xml:space="preserve"> </w:t>
      </w:r>
    </w:p>
    <w:tbl>
      <w:tblPr>
        <w:tblStyle w:val="TableGrid"/>
        <w:tblW w:w="8553" w:type="dxa"/>
        <w:tblInd w:w="108" w:type="dxa"/>
        <w:tblLook w:val="04A0" w:firstRow="1" w:lastRow="0" w:firstColumn="1" w:lastColumn="0" w:noHBand="0" w:noVBand="1"/>
      </w:tblPr>
      <w:tblGrid>
        <w:gridCol w:w="6395"/>
        <w:gridCol w:w="343"/>
        <w:gridCol w:w="1815"/>
      </w:tblGrid>
      <w:tr w:rsidR="007E248A" w:rsidRPr="007E248A" w14:paraId="7401B194" w14:textId="77777777" w:rsidTr="00C834EF">
        <w:trPr>
          <w:trHeight w:val="261"/>
        </w:trPr>
        <w:tc>
          <w:tcPr>
            <w:tcW w:w="67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2C7AE9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Application and Administration fee for Licence to Make Alterations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3B743428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£300.00 plus VAT </w:t>
            </w:r>
          </w:p>
        </w:tc>
      </w:tr>
      <w:tr w:rsidR="007E248A" w:rsidRPr="007E248A" w14:paraId="50C5C400" w14:textId="77777777" w:rsidTr="00C834EF">
        <w:trPr>
          <w:trHeight w:val="256"/>
        </w:trPr>
        <w:tc>
          <w:tcPr>
            <w:tcW w:w="67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066CD0" w14:textId="77777777" w:rsidR="007E248A" w:rsidRPr="007E248A" w:rsidRDefault="007E248A" w:rsidP="007E248A">
            <w:pPr>
              <w:ind w:right="158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1189065C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4D9C60A0" w14:textId="77777777" w:rsidTr="00C834EF">
        <w:trPr>
          <w:trHeight w:val="254"/>
        </w:trPr>
        <w:tc>
          <w:tcPr>
            <w:tcW w:w="67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FD0D8F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Application for Consent for Minor Works not requiring a Licence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7FFDFB3D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£150.00 plus VAT </w:t>
            </w:r>
          </w:p>
        </w:tc>
      </w:tr>
      <w:tr w:rsidR="007E248A" w:rsidRPr="007E248A" w14:paraId="54C5F84F" w14:textId="77777777" w:rsidTr="00C834EF">
        <w:trPr>
          <w:trHeight w:val="255"/>
        </w:trPr>
        <w:tc>
          <w:tcPr>
            <w:tcW w:w="67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33B192" w14:textId="77777777" w:rsidR="007E248A" w:rsidRPr="007E248A" w:rsidRDefault="007E248A" w:rsidP="007E248A">
            <w:pPr>
              <w:ind w:right="158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712FE08A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06ED941B" w14:textId="77777777" w:rsidTr="00C834EF">
        <w:trPr>
          <w:trHeight w:val="255"/>
        </w:trPr>
        <w:tc>
          <w:tcPr>
            <w:tcW w:w="67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D3C7F0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Application and Administration fee for Licence to Sublet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5CAA28D6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£150.00 plus VAT </w:t>
            </w:r>
          </w:p>
        </w:tc>
      </w:tr>
      <w:tr w:rsidR="007E248A" w:rsidRPr="007E248A" w14:paraId="437DBC7D" w14:textId="77777777" w:rsidTr="00C834EF">
        <w:trPr>
          <w:trHeight w:val="451"/>
        </w:trPr>
        <w:tc>
          <w:tcPr>
            <w:tcW w:w="67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5774AC" w14:textId="77777777" w:rsidR="007E248A" w:rsidRPr="007E248A" w:rsidRDefault="007E248A" w:rsidP="007E248A">
            <w:pPr>
              <w:ind w:right="158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  <w:p w14:paraId="2D23D269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Application and Administration fee for Deed of Covenant (Solicitor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524BDD83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1A28CC42" w14:textId="77777777" w:rsidTr="00C834EF">
        <w:trPr>
          <w:trHeight w:val="264"/>
        </w:trPr>
        <w:tc>
          <w:tcPr>
            <w:tcW w:w="67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B4CF57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prepared)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388324D5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£150.00 plus VAT </w:t>
            </w:r>
          </w:p>
        </w:tc>
      </w:tr>
      <w:tr w:rsidR="007E248A" w:rsidRPr="007E248A" w14:paraId="3143069E" w14:textId="77777777" w:rsidTr="00C834EF">
        <w:trPr>
          <w:trHeight w:val="256"/>
        </w:trPr>
        <w:tc>
          <w:tcPr>
            <w:tcW w:w="67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30C164" w14:textId="77777777" w:rsidR="007E248A" w:rsidRPr="007E248A" w:rsidRDefault="007E248A" w:rsidP="007E248A">
            <w:pPr>
              <w:ind w:right="158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2B77E2C2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375FE412" w14:textId="77777777" w:rsidTr="00C834EF">
        <w:trPr>
          <w:trHeight w:val="254"/>
        </w:trPr>
        <w:tc>
          <w:tcPr>
            <w:tcW w:w="67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61A294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Application and Administration fee for Deed of Covenant (MIH prepared)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03A6F70A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£300.00 plus VAT </w:t>
            </w:r>
          </w:p>
        </w:tc>
      </w:tr>
      <w:tr w:rsidR="007E248A" w:rsidRPr="007E248A" w14:paraId="67C51BFB" w14:textId="77777777" w:rsidTr="00C834EF">
        <w:trPr>
          <w:trHeight w:val="255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74BD4B2C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1CF9BF83" w14:textId="77777777" w:rsidR="007E248A" w:rsidRPr="007E248A" w:rsidRDefault="007E248A" w:rsidP="007E248A">
            <w:pPr>
              <w:ind w:right="29"/>
              <w:jc w:val="center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3434C70D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65C91E07" w14:textId="77777777" w:rsidTr="00C834EF">
        <w:trPr>
          <w:trHeight w:val="255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0FCF595B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Application for a Pet Licence  </w:t>
            </w: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20A3C47D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45B5AD60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£100.00 plus VAT </w:t>
            </w:r>
          </w:p>
        </w:tc>
      </w:tr>
      <w:tr w:rsidR="007E248A" w:rsidRPr="007E248A" w14:paraId="3B590C0F" w14:textId="77777777" w:rsidTr="00C834EF">
        <w:trPr>
          <w:trHeight w:val="256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6F91F0CB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4CCF9E6C" w14:textId="77777777" w:rsidR="007E248A" w:rsidRPr="007E248A" w:rsidRDefault="007E248A" w:rsidP="007E248A">
            <w:pPr>
              <w:ind w:right="29"/>
              <w:jc w:val="center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53FD66AE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61BA7825" w14:textId="77777777" w:rsidTr="00C834EF">
        <w:trPr>
          <w:trHeight w:val="254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62307609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Application fee for a Licence for Equipment (if applicable) </w:t>
            </w: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782D2842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776E68E1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£100.00 plus VAT </w:t>
            </w:r>
          </w:p>
        </w:tc>
      </w:tr>
      <w:tr w:rsidR="007E248A" w:rsidRPr="007E248A" w14:paraId="53A58B47" w14:textId="77777777" w:rsidTr="00C834EF">
        <w:trPr>
          <w:trHeight w:val="255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49A01FBF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1EEEC957" w14:textId="77777777" w:rsidR="007E248A" w:rsidRPr="007E248A" w:rsidRDefault="007E248A" w:rsidP="007E248A">
            <w:pPr>
              <w:ind w:right="29"/>
              <w:jc w:val="center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49AED81C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4F63E4F0" w14:textId="77777777" w:rsidTr="00C834EF">
        <w:trPr>
          <w:trHeight w:val="255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10DD0C38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LPE1 Sales Enquiry Pack </w:t>
            </w: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0B2A89A1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79EE8B53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£300.00 plus VAT </w:t>
            </w:r>
          </w:p>
        </w:tc>
      </w:tr>
      <w:tr w:rsidR="007E248A" w:rsidRPr="007E248A" w14:paraId="2DC364C7" w14:textId="77777777" w:rsidTr="00C834EF">
        <w:trPr>
          <w:trHeight w:val="256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4652B9B5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6EAB2B85" w14:textId="77777777" w:rsidR="007E248A" w:rsidRPr="007E248A" w:rsidRDefault="007E248A" w:rsidP="007E248A">
            <w:pPr>
              <w:ind w:right="29"/>
              <w:jc w:val="center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37B17432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35AC2620" w14:textId="77777777" w:rsidTr="00C834EF">
        <w:trPr>
          <w:trHeight w:val="254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3BFDEC20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Receipting Notices </w:t>
            </w:r>
            <w:proofErr w:type="gramStart"/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>i.e.</w:t>
            </w:r>
            <w:proofErr w:type="gramEnd"/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Transfer, Charge </w:t>
            </w: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17586C8E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364950C3" w14:textId="77777777" w:rsidR="007E248A" w:rsidRPr="007E248A" w:rsidRDefault="007E248A" w:rsidP="007E248A">
            <w:pPr>
              <w:ind w:right="117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£60.00 plus VAT </w:t>
            </w:r>
          </w:p>
        </w:tc>
      </w:tr>
      <w:tr w:rsidR="007E248A" w:rsidRPr="007E248A" w14:paraId="617753B9" w14:textId="77777777" w:rsidTr="00C834EF">
        <w:trPr>
          <w:trHeight w:val="255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283F78F0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260F4477" w14:textId="77777777" w:rsidR="007E248A" w:rsidRPr="007E248A" w:rsidRDefault="007E248A" w:rsidP="007E248A">
            <w:pPr>
              <w:ind w:right="29"/>
              <w:jc w:val="center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32C24254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6DBEAE8D" w14:textId="77777777" w:rsidTr="00C834EF">
        <w:trPr>
          <w:trHeight w:val="255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39D3DDCA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Letter of Compliance </w:t>
            </w: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0FF05259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1193CA25" w14:textId="77777777" w:rsidR="007E248A" w:rsidRPr="007E248A" w:rsidRDefault="007E248A" w:rsidP="007E248A">
            <w:pPr>
              <w:ind w:right="117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£60.00 plus VAT </w:t>
            </w:r>
          </w:p>
        </w:tc>
      </w:tr>
      <w:tr w:rsidR="007E248A" w:rsidRPr="007E248A" w14:paraId="3CED58B6" w14:textId="77777777" w:rsidTr="00C834EF">
        <w:trPr>
          <w:trHeight w:val="256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473B5181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49B2AC7C" w14:textId="77777777" w:rsidR="007E248A" w:rsidRPr="007E248A" w:rsidRDefault="007E248A" w:rsidP="007E248A">
            <w:pPr>
              <w:ind w:right="29"/>
              <w:jc w:val="center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668FFD17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03757F4C" w14:textId="77777777" w:rsidTr="00C834EF">
        <w:trPr>
          <w:trHeight w:val="254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78711388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Issue Share Certificate / Member Certificate </w:t>
            </w: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25074B4F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23E0D5C4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£100.00 plus VAT </w:t>
            </w:r>
          </w:p>
        </w:tc>
      </w:tr>
      <w:tr w:rsidR="007E248A" w:rsidRPr="007E248A" w14:paraId="54E527F2" w14:textId="77777777" w:rsidTr="00C834EF">
        <w:trPr>
          <w:trHeight w:val="255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4DA137D6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3CE7F38B" w14:textId="77777777" w:rsidR="007E248A" w:rsidRPr="007E248A" w:rsidRDefault="007E248A" w:rsidP="007E248A">
            <w:pPr>
              <w:ind w:right="29"/>
              <w:jc w:val="center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2976FD6E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3E407785" w14:textId="77777777" w:rsidTr="00C834EF">
        <w:trPr>
          <w:trHeight w:val="255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763A5796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Prepare and Issue Deed of Indemnity </w:t>
            </w: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373F0C2E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08C30FC4" w14:textId="77777777" w:rsidR="007E248A" w:rsidRPr="007E248A" w:rsidRDefault="007E248A" w:rsidP="007E248A">
            <w:pPr>
              <w:ind w:right="117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£70.00 plus VAT </w:t>
            </w:r>
          </w:p>
        </w:tc>
      </w:tr>
      <w:tr w:rsidR="007E248A" w:rsidRPr="007E248A" w14:paraId="60CB7303" w14:textId="77777777" w:rsidTr="00C834EF">
        <w:trPr>
          <w:trHeight w:val="256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4A35EE53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1204CB29" w14:textId="77777777" w:rsidR="007E248A" w:rsidRPr="007E248A" w:rsidRDefault="007E248A" w:rsidP="007E248A">
            <w:pPr>
              <w:ind w:right="29"/>
              <w:jc w:val="center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5CF291AD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1451FF11" w14:textId="77777777" w:rsidTr="00C834EF">
        <w:trPr>
          <w:trHeight w:val="254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780819C5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Arrears Collection </w:t>
            </w: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69D1990B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28E92C37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2486F202" w14:textId="77777777" w:rsidTr="00C834EF">
        <w:trPr>
          <w:trHeight w:val="233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28B2F4C9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1st Reminder (issued 7 days after due date) </w:t>
            </w: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7465930A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77C6E688" w14:textId="77777777" w:rsidR="007E248A" w:rsidRPr="007E248A" w:rsidRDefault="007E248A" w:rsidP="007E248A">
            <w:pPr>
              <w:ind w:right="115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No Fee </w:t>
            </w:r>
          </w:p>
        </w:tc>
      </w:tr>
      <w:tr w:rsidR="007E248A" w:rsidRPr="007E248A" w14:paraId="75CCED11" w14:textId="77777777" w:rsidTr="00C834EF">
        <w:trPr>
          <w:trHeight w:val="256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67FF0147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2nd Reminder (issued 21 days after due date) </w:t>
            </w: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3CE0F6BB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1D663A07" w14:textId="77777777" w:rsidR="007E248A" w:rsidRPr="007E248A" w:rsidRDefault="007E248A" w:rsidP="007E248A">
            <w:pPr>
              <w:ind w:right="115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£20.83 plus VAT </w:t>
            </w:r>
          </w:p>
        </w:tc>
      </w:tr>
      <w:tr w:rsidR="007E248A" w:rsidRPr="007E248A" w14:paraId="3741E5E1" w14:textId="77777777" w:rsidTr="00C834EF">
        <w:trPr>
          <w:trHeight w:val="256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51AF8CCD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3rd Reminder - Letter before Action (issued 28 days after due date) </w:t>
            </w: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56B97667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240036C5" w14:textId="77777777" w:rsidR="007E248A" w:rsidRPr="007E248A" w:rsidRDefault="007E248A" w:rsidP="007E248A">
            <w:pPr>
              <w:ind w:right="117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£41.67 plus VAT </w:t>
            </w:r>
          </w:p>
        </w:tc>
      </w:tr>
      <w:tr w:rsidR="007E248A" w:rsidRPr="007E248A" w14:paraId="49E3BE9C" w14:textId="77777777" w:rsidTr="00C834EF">
        <w:trPr>
          <w:trHeight w:val="276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761CB90F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Solicitor Referral (issued 35 days after due date) </w:t>
            </w: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46F469DD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298E0F0A" w14:textId="77777777" w:rsidR="007E248A" w:rsidRPr="007E248A" w:rsidRDefault="007E248A" w:rsidP="007E248A">
            <w:pPr>
              <w:ind w:right="117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£80.00 plus VAT </w:t>
            </w:r>
          </w:p>
        </w:tc>
      </w:tr>
      <w:tr w:rsidR="007E248A" w:rsidRPr="007E248A" w14:paraId="73F74937" w14:textId="77777777" w:rsidTr="00C834EF">
        <w:trPr>
          <w:trHeight w:val="255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4114478E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4209E71B" w14:textId="77777777" w:rsidR="007E248A" w:rsidRPr="007E248A" w:rsidRDefault="007E248A" w:rsidP="007E248A">
            <w:pPr>
              <w:ind w:right="29"/>
              <w:jc w:val="center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10F3CC74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2B0CADB0" w14:textId="77777777" w:rsidTr="00C834EF">
        <w:trPr>
          <w:trHeight w:val="255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70C0C354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Copy of Lease </w:t>
            </w:r>
          </w:p>
        </w:tc>
        <w:tc>
          <w:tcPr>
            <w:tcW w:w="343" w:type="dxa"/>
            <w:tcBorders>
              <w:top w:val="nil"/>
              <w:left w:val="nil"/>
              <w:bottom w:val="nil"/>
              <w:right w:val="nil"/>
            </w:tcBorders>
          </w:tcPr>
          <w:p w14:paraId="2E127390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 w14:paraId="14E83382" w14:textId="77777777" w:rsidR="007E248A" w:rsidRPr="007E248A" w:rsidRDefault="007E248A" w:rsidP="007E248A">
            <w:pPr>
              <w:ind w:right="117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£30.00 plus VAT </w:t>
            </w:r>
          </w:p>
        </w:tc>
      </w:tr>
    </w:tbl>
    <w:p w14:paraId="206FF9E7" w14:textId="77777777" w:rsidR="007E248A" w:rsidRPr="007E248A" w:rsidRDefault="007E248A" w:rsidP="007E248A">
      <w:pPr>
        <w:spacing w:line="259" w:lineRule="auto"/>
        <w:ind w:right="1133"/>
        <w:jc w:val="center"/>
        <w:rPr>
          <w:rFonts w:ascii="Arial" w:eastAsia="Arial" w:hAnsi="Arial" w:cs="Arial"/>
          <w:b/>
          <w:color w:val="4472C4" w:themeColor="accent1"/>
          <w:szCs w:val="22"/>
          <w:lang w:eastAsia="en-GB"/>
        </w:rPr>
      </w:pPr>
    </w:p>
    <w:p w14:paraId="02D2D8E8" w14:textId="77777777" w:rsidR="007E248A" w:rsidRPr="007E248A" w:rsidRDefault="007E248A" w:rsidP="007E248A">
      <w:pPr>
        <w:spacing w:line="259" w:lineRule="auto"/>
        <w:ind w:right="1133"/>
        <w:jc w:val="center"/>
        <w:rPr>
          <w:rFonts w:ascii="Arial" w:eastAsia="Arial" w:hAnsi="Arial" w:cs="Arial"/>
          <w:b/>
          <w:color w:val="4472C4" w:themeColor="accent1"/>
          <w:szCs w:val="22"/>
          <w:lang w:eastAsia="en-GB"/>
        </w:rPr>
      </w:pPr>
    </w:p>
    <w:p w14:paraId="6DD7E26B" w14:textId="77777777" w:rsidR="007E248A" w:rsidRPr="007E248A" w:rsidRDefault="007E248A" w:rsidP="007E248A">
      <w:pPr>
        <w:spacing w:line="259" w:lineRule="auto"/>
        <w:ind w:right="1133"/>
        <w:jc w:val="center"/>
        <w:rPr>
          <w:rFonts w:ascii="Arial" w:eastAsia="Arial" w:hAnsi="Arial" w:cs="Arial"/>
          <w:b/>
          <w:color w:val="4472C4" w:themeColor="accent1"/>
          <w:szCs w:val="22"/>
          <w:lang w:eastAsia="en-GB"/>
        </w:rPr>
      </w:pPr>
    </w:p>
    <w:p w14:paraId="0E160E2D" w14:textId="77777777" w:rsidR="007E248A" w:rsidRPr="007E248A" w:rsidRDefault="007E248A" w:rsidP="007E248A">
      <w:pPr>
        <w:spacing w:line="259" w:lineRule="auto"/>
        <w:ind w:right="1133"/>
        <w:jc w:val="center"/>
        <w:rPr>
          <w:rFonts w:ascii="Arial" w:eastAsia="Arial" w:hAnsi="Arial" w:cs="Arial"/>
          <w:b/>
          <w:color w:val="4472C4" w:themeColor="accent1"/>
          <w:szCs w:val="22"/>
          <w:lang w:eastAsia="en-GB"/>
        </w:rPr>
      </w:pPr>
    </w:p>
    <w:tbl>
      <w:tblPr>
        <w:tblStyle w:val="TableGrid"/>
        <w:tblW w:w="8553" w:type="dxa"/>
        <w:tblInd w:w="108" w:type="dxa"/>
        <w:tblLook w:val="04A0" w:firstRow="1" w:lastRow="0" w:firstColumn="1" w:lastColumn="0" w:noHBand="0" w:noVBand="1"/>
      </w:tblPr>
      <w:tblGrid>
        <w:gridCol w:w="6395"/>
        <w:gridCol w:w="443"/>
        <w:gridCol w:w="1715"/>
      </w:tblGrid>
      <w:tr w:rsidR="007E248A" w:rsidRPr="007E248A" w14:paraId="73D98BE3" w14:textId="77777777" w:rsidTr="00C834EF">
        <w:trPr>
          <w:trHeight w:val="488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2A7CBB" w14:textId="77777777" w:rsidR="007E248A" w:rsidRPr="007E248A" w:rsidRDefault="007E248A" w:rsidP="007E248A">
            <w:pPr>
              <w:ind w:right="211"/>
              <w:jc w:val="right"/>
              <w:rPr>
                <w:rFonts w:ascii="Arial" w:eastAsia="Arial" w:hAnsi="Arial" w:cs="Arial"/>
                <w:b/>
                <w:color w:val="000000"/>
                <w:sz w:val="20"/>
                <w:szCs w:val="22"/>
                <w:u w:val="single" w:color="000000"/>
              </w:rPr>
            </w:pPr>
          </w:p>
          <w:p w14:paraId="1C000E78" w14:textId="77777777" w:rsidR="007E248A" w:rsidRPr="007E248A" w:rsidRDefault="007E248A" w:rsidP="007E248A">
            <w:pPr>
              <w:ind w:right="211"/>
              <w:jc w:val="right"/>
              <w:rPr>
                <w:rFonts w:ascii="Arial" w:eastAsia="Arial" w:hAnsi="Arial" w:cs="Arial"/>
                <w:b/>
                <w:color w:val="000000"/>
                <w:sz w:val="20"/>
                <w:szCs w:val="22"/>
                <w:u w:val="single" w:color="000000"/>
              </w:rPr>
            </w:pPr>
          </w:p>
          <w:p w14:paraId="032D0419" w14:textId="77777777" w:rsidR="007E248A" w:rsidRPr="007E248A" w:rsidRDefault="007E248A" w:rsidP="007E248A">
            <w:pPr>
              <w:ind w:right="211"/>
              <w:rPr>
                <w:rFonts w:ascii="Arial" w:eastAsia="Arial" w:hAnsi="Arial" w:cs="Arial"/>
                <w:b/>
                <w:color w:val="000000"/>
                <w:sz w:val="20"/>
                <w:szCs w:val="22"/>
                <w:u w:val="single" w:color="000000"/>
              </w:rPr>
            </w:pPr>
          </w:p>
          <w:p w14:paraId="7102F757" w14:textId="77777777" w:rsidR="007E248A" w:rsidRPr="007E248A" w:rsidRDefault="007E248A" w:rsidP="007E248A">
            <w:pPr>
              <w:ind w:right="211"/>
              <w:jc w:val="right"/>
              <w:rPr>
                <w:rFonts w:ascii="Arial" w:eastAsia="Arial" w:hAnsi="Arial" w:cs="Arial"/>
                <w:b/>
                <w:color w:val="000000"/>
                <w:sz w:val="20"/>
                <w:szCs w:val="22"/>
              </w:rPr>
            </w:pPr>
            <w:r w:rsidRPr="007E248A">
              <w:rPr>
                <w:rFonts w:ascii="Arial" w:eastAsia="Arial" w:hAnsi="Arial" w:cs="Arial"/>
                <w:b/>
                <w:color w:val="000000"/>
                <w:sz w:val="20"/>
                <w:szCs w:val="22"/>
                <w:u w:val="single" w:color="000000"/>
              </w:rPr>
              <w:t>Fees Payable by Client or Service Charge</w:t>
            </w:r>
            <w:r w:rsidRPr="007E248A">
              <w:rPr>
                <w:rFonts w:ascii="Arial" w:eastAsia="Arial" w:hAnsi="Arial" w:cs="Arial"/>
                <w:b/>
                <w:color w:val="000000"/>
                <w:sz w:val="20"/>
                <w:szCs w:val="22"/>
              </w:rPr>
              <w:t xml:space="preserve"> </w:t>
            </w:r>
          </w:p>
          <w:p w14:paraId="19D7B0A8" w14:textId="77777777" w:rsidR="007E248A" w:rsidRPr="007E248A" w:rsidRDefault="007E248A" w:rsidP="007E248A">
            <w:pPr>
              <w:ind w:right="211"/>
              <w:jc w:val="right"/>
              <w:rPr>
                <w:rFonts w:ascii="Arial" w:eastAsia="Arial" w:hAnsi="Arial" w:cs="Arial"/>
                <w:b/>
                <w:color w:val="000000"/>
                <w:sz w:val="20"/>
                <w:szCs w:val="22"/>
              </w:rPr>
            </w:pPr>
          </w:p>
          <w:p w14:paraId="02A0E4BE" w14:textId="77777777" w:rsidR="007E248A" w:rsidRPr="007E248A" w:rsidRDefault="007E248A" w:rsidP="007E248A">
            <w:pPr>
              <w:ind w:right="211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</w:tcPr>
          <w:p w14:paraId="7173F9FA" w14:textId="77777777" w:rsidR="007E248A" w:rsidRPr="007E248A" w:rsidRDefault="007E248A" w:rsidP="007E248A">
            <w:pPr>
              <w:ind w:right="29"/>
              <w:jc w:val="center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715" w:type="dxa"/>
            <w:tcBorders>
              <w:top w:val="nil"/>
              <w:left w:val="nil"/>
              <w:bottom w:val="nil"/>
              <w:right w:val="nil"/>
            </w:tcBorders>
          </w:tcPr>
          <w:p w14:paraId="0949EB6E" w14:textId="77777777" w:rsidR="007E248A" w:rsidRPr="007E248A" w:rsidRDefault="007E248A" w:rsidP="007E248A">
            <w:pPr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</w:pPr>
          </w:p>
        </w:tc>
      </w:tr>
      <w:tr w:rsidR="007E248A" w:rsidRPr="007E248A" w14:paraId="61E6ED75" w14:textId="77777777" w:rsidTr="00C834EF">
        <w:trPr>
          <w:trHeight w:val="265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7BD874C1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Company Secretarial 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</w:tcPr>
          <w:p w14:paraId="3A040288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715" w:type="dxa"/>
            <w:tcBorders>
              <w:top w:val="nil"/>
              <w:left w:val="nil"/>
              <w:bottom w:val="nil"/>
              <w:right w:val="nil"/>
            </w:tcBorders>
          </w:tcPr>
          <w:p w14:paraId="46E1DCF8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069EF95C" w14:textId="77777777" w:rsidTr="00C834EF">
        <w:trPr>
          <w:trHeight w:val="1163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3099C3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</w:tcPr>
          <w:p w14:paraId="2A87BC23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715" w:type="dxa"/>
            <w:tcBorders>
              <w:top w:val="nil"/>
              <w:left w:val="nil"/>
              <w:bottom w:val="nil"/>
              <w:right w:val="nil"/>
            </w:tcBorders>
          </w:tcPr>
          <w:p w14:paraId="34494C94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£500.00 plus VAT  </w:t>
            </w:r>
          </w:p>
          <w:p w14:paraId="7B0B96A4" w14:textId="77777777" w:rsidR="007E248A" w:rsidRPr="007E248A" w:rsidRDefault="007E248A" w:rsidP="007E248A">
            <w:pPr>
              <w:ind w:right="114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Reduced to £400 plus VAT per annum if no Ground Rent </w:t>
            </w:r>
          </w:p>
        </w:tc>
      </w:tr>
      <w:tr w:rsidR="007E248A" w:rsidRPr="007E248A" w14:paraId="77D358E3" w14:textId="77777777" w:rsidTr="00C834EF">
        <w:trPr>
          <w:trHeight w:val="257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1BD0E191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</w:tcPr>
          <w:p w14:paraId="376A326C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715" w:type="dxa"/>
            <w:tcBorders>
              <w:top w:val="nil"/>
              <w:left w:val="nil"/>
              <w:bottom w:val="nil"/>
              <w:right w:val="nil"/>
            </w:tcBorders>
          </w:tcPr>
          <w:p w14:paraId="001D1C4D" w14:textId="77777777" w:rsidR="007E248A" w:rsidRPr="007E248A" w:rsidRDefault="007E248A" w:rsidP="007E248A">
            <w:pPr>
              <w:ind w:right="58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1D76A9F1" w14:textId="77777777" w:rsidTr="00C834EF">
        <w:trPr>
          <w:trHeight w:val="254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0205EF09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</w:tcPr>
          <w:p w14:paraId="38AFE3CB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715" w:type="dxa"/>
            <w:tcBorders>
              <w:top w:val="nil"/>
              <w:left w:val="nil"/>
              <w:bottom w:val="nil"/>
              <w:right w:val="nil"/>
            </w:tcBorders>
          </w:tcPr>
          <w:p w14:paraId="4EC2AD14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7648E084" w14:textId="77777777" w:rsidTr="00C834EF">
        <w:trPr>
          <w:trHeight w:val="254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6C623593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Staff Management (per staff member) 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</w:tcPr>
          <w:p w14:paraId="0EAE3CFE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715" w:type="dxa"/>
            <w:tcBorders>
              <w:top w:val="nil"/>
              <w:left w:val="nil"/>
              <w:bottom w:val="nil"/>
              <w:right w:val="nil"/>
            </w:tcBorders>
          </w:tcPr>
          <w:p w14:paraId="4D66A807" w14:textId="77777777" w:rsidR="007E248A" w:rsidRPr="007E248A" w:rsidRDefault="007E248A" w:rsidP="007E248A">
            <w:pPr>
              <w:ind w:right="116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N/A </w:t>
            </w:r>
          </w:p>
        </w:tc>
      </w:tr>
      <w:tr w:rsidR="007E248A" w:rsidRPr="007E248A" w14:paraId="5B132155" w14:textId="77777777" w:rsidTr="00C834EF">
        <w:trPr>
          <w:trHeight w:val="256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64DA2F32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</w:tcPr>
          <w:p w14:paraId="21518C20" w14:textId="77777777" w:rsidR="007E248A" w:rsidRPr="007E248A" w:rsidRDefault="007E248A" w:rsidP="007E248A">
            <w:pPr>
              <w:ind w:right="29"/>
              <w:jc w:val="center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715" w:type="dxa"/>
            <w:tcBorders>
              <w:top w:val="nil"/>
              <w:left w:val="nil"/>
              <w:bottom w:val="nil"/>
              <w:right w:val="nil"/>
            </w:tcBorders>
          </w:tcPr>
          <w:p w14:paraId="50795DDF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Times New Roman" w:eastAsia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</w:tr>
      <w:tr w:rsidR="007E248A" w:rsidRPr="007E248A" w14:paraId="79100F9D" w14:textId="77777777" w:rsidTr="00C834EF">
        <w:trPr>
          <w:trHeight w:val="233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07F2943F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Ground Rent Collection (If no Service Charge) 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</w:tcPr>
          <w:p w14:paraId="002DEA9D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715" w:type="dxa"/>
            <w:tcBorders>
              <w:top w:val="nil"/>
              <w:left w:val="nil"/>
              <w:bottom w:val="nil"/>
              <w:right w:val="nil"/>
            </w:tcBorders>
          </w:tcPr>
          <w:p w14:paraId="7C8E4593" w14:textId="77777777" w:rsidR="007E248A" w:rsidRPr="007E248A" w:rsidRDefault="007E248A" w:rsidP="007E248A">
            <w:pPr>
              <w:ind w:right="116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10.00% </w:t>
            </w:r>
          </w:p>
        </w:tc>
      </w:tr>
      <w:tr w:rsidR="007E248A" w:rsidRPr="007E248A" w14:paraId="28AB8EEF" w14:textId="77777777" w:rsidTr="00C834EF">
        <w:trPr>
          <w:trHeight w:val="276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7833E1F5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Ground Rent Collection (If Service Charge Collected) 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</w:tcPr>
          <w:p w14:paraId="797071CE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715" w:type="dxa"/>
            <w:tcBorders>
              <w:top w:val="nil"/>
              <w:left w:val="nil"/>
              <w:bottom w:val="nil"/>
              <w:right w:val="nil"/>
            </w:tcBorders>
          </w:tcPr>
          <w:p w14:paraId="69CAEB23" w14:textId="77777777" w:rsidR="007E248A" w:rsidRPr="007E248A" w:rsidRDefault="007E248A" w:rsidP="007E248A">
            <w:pPr>
              <w:ind w:right="115"/>
              <w:jc w:val="right"/>
              <w:rPr>
                <w:rFonts w:ascii="Arial" w:eastAsia="Arial" w:hAnsi="Arial" w:cs="Arial"/>
                <w:color w:val="000000"/>
                <w:szCs w:val="22"/>
              </w:rPr>
            </w:pPr>
            <w:r w:rsidRPr="007E248A">
              <w:rPr>
                <w:rFonts w:ascii="Arial" w:eastAsia="Arial" w:hAnsi="Arial" w:cs="Arial"/>
                <w:color w:val="000000"/>
                <w:sz w:val="20"/>
                <w:szCs w:val="22"/>
              </w:rPr>
              <w:t xml:space="preserve">No Fee </w:t>
            </w:r>
          </w:p>
        </w:tc>
      </w:tr>
      <w:tr w:rsidR="007E248A" w:rsidRPr="007E248A" w14:paraId="6E3186C0" w14:textId="77777777" w:rsidTr="00C834EF">
        <w:trPr>
          <w:trHeight w:val="1012"/>
        </w:trPr>
        <w:tc>
          <w:tcPr>
            <w:tcW w:w="6395" w:type="dxa"/>
            <w:tcBorders>
              <w:top w:val="nil"/>
              <w:left w:val="nil"/>
              <w:bottom w:val="nil"/>
              <w:right w:val="nil"/>
            </w:tcBorders>
          </w:tcPr>
          <w:p w14:paraId="58972BE8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 w:val="20"/>
                <w:szCs w:val="22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</w:tcPr>
          <w:p w14:paraId="3A7C4F41" w14:textId="77777777" w:rsidR="007E248A" w:rsidRPr="007E248A" w:rsidRDefault="007E248A" w:rsidP="007E248A">
            <w:pPr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1715" w:type="dxa"/>
            <w:tcBorders>
              <w:top w:val="nil"/>
              <w:left w:val="nil"/>
              <w:bottom w:val="nil"/>
              <w:right w:val="nil"/>
            </w:tcBorders>
          </w:tcPr>
          <w:p w14:paraId="4DF940A3" w14:textId="77777777" w:rsidR="007E248A" w:rsidRPr="007E248A" w:rsidRDefault="007E248A" w:rsidP="007E248A">
            <w:pPr>
              <w:ind w:right="115"/>
              <w:jc w:val="right"/>
              <w:rPr>
                <w:rFonts w:ascii="Arial" w:eastAsia="Arial" w:hAnsi="Arial" w:cs="Arial"/>
                <w:color w:val="000000"/>
                <w:sz w:val="20"/>
                <w:szCs w:val="22"/>
              </w:rPr>
            </w:pPr>
          </w:p>
        </w:tc>
      </w:tr>
    </w:tbl>
    <w:p w14:paraId="0B206915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756C0419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4BE61922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555F167A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3BEE1A17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386BC10B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18D990ED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6D9983F9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3568EA48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14F0ABB1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6FF76F7A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027C94C8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00648112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2AB83CCD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790143DA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40950BC4" w14:textId="77777777" w:rsidR="00FE414E" w:rsidRP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30F12490" w14:textId="77777777" w:rsidR="00FE414E" w:rsidRDefault="00FE414E" w:rsidP="00FE414E">
      <w:pPr>
        <w:rPr>
          <w:rFonts w:ascii="Arial" w:hAnsi="Arial" w:cs="Arial"/>
          <w:sz w:val="20"/>
          <w:szCs w:val="20"/>
        </w:rPr>
      </w:pPr>
    </w:p>
    <w:p w14:paraId="2E14714B" w14:textId="77777777" w:rsidR="00FE414E" w:rsidRPr="00FE414E" w:rsidRDefault="00FE414E" w:rsidP="00FE414E">
      <w:pPr>
        <w:tabs>
          <w:tab w:val="left" w:pos="6315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</w:p>
    <w:sectPr w:rsidR="00FE414E" w:rsidRPr="00FE414E" w:rsidSect="009037BA">
      <w:footerReference w:type="default" r:id="rId11"/>
      <w:headerReference w:type="first" r:id="rId12"/>
      <w:footerReference w:type="first" r:id="rId13"/>
      <w:pgSz w:w="11906" w:h="16838"/>
      <w:pgMar w:top="1440" w:right="1440" w:bottom="1440" w:left="1440" w:header="2154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0EBBB1" w14:textId="77777777" w:rsidR="007E248A" w:rsidRDefault="007E248A" w:rsidP="00473042">
      <w:r>
        <w:separator/>
      </w:r>
    </w:p>
  </w:endnote>
  <w:endnote w:type="continuationSeparator" w:id="0">
    <w:p w14:paraId="4869017D" w14:textId="77777777" w:rsidR="007E248A" w:rsidRDefault="007E248A" w:rsidP="00473042">
      <w:r>
        <w:continuationSeparator/>
      </w:r>
    </w:p>
  </w:endnote>
  <w:endnote w:type="continuationNotice" w:id="1">
    <w:p w14:paraId="4682DFE9" w14:textId="77777777" w:rsidR="007E248A" w:rsidRDefault="007E248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7996742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8DC62E7" w14:textId="1F8904BC" w:rsidR="007E248A" w:rsidRDefault="007E248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2BDEA14" w14:textId="2096EBAF" w:rsidR="005D6134" w:rsidRPr="005D6134" w:rsidRDefault="005D6134">
    <w:pPr>
      <w:pStyle w:val="Footer"/>
      <w:rPr>
        <w:color w:val="3E286D"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AC2350" w14:textId="77777777" w:rsidR="00247C58" w:rsidRDefault="00247C58" w:rsidP="00247C58">
    <w:pPr>
      <w:tabs>
        <w:tab w:val="center" w:pos="4513"/>
        <w:tab w:val="right" w:pos="9026"/>
      </w:tabs>
      <w:rPr>
        <w:color w:val="3E286D"/>
        <w:sz w:val="16"/>
        <w:szCs w:val="16"/>
      </w:rPr>
    </w:pPr>
  </w:p>
  <w:p w14:paraId="26D38C1B" w14:textId="77777777" w:rsidR="00247C58" w:rsidRDefault="00247C58" w:rsidP="00247C58">
    <w:pPr>
      <w:tabs>
        <w:tab w:val="center" w:pos="4513"/>
        <w:tab w:val="right" w:pos="9026"/>
      </w:tabs>
      <w:rPr>
        <w:color w:val="3E286D"/>
        <w:sz w:val="16"/>
        <w:szCs w:val="16"/>
      </w:rPr>
    </w:pPr>
  </w:p>
  <w:p w14:paraId="1CB2ABB2" w14:textId="77777777" w:rsidR="00247C58" w:rsidRPr="00247C58" w:rsidRDefault="00247C58" w:rsidP="00247C58">
    <w:pPr>
      <w:tabs>
        <w:tab w:val="center" w:pos="4513"/>
        <w:tab w:val="right" w:pos="9026"/>
      </w:tabs>
      <w:rPr>
        <w:color w:val="3E286D"/>
        <w:sz w:val="16"/>
        <w:szCs w:val="16"/>
      </w:rPr>
    </w:pPr>
    <w:r w:rsidRPr="00247C58">
      <w:rPr>
        <w:noProof/>
      </w:rPr>
      <w:drawing>
        <wp:anchor distT="0" distB="0" distL="114300" distR="114300" simplePos="0" relativeHeight="251658243" behindDoc="1" locked="0" layoutInCell="1" allowOverlap="1" wp14:anchorId="05D0B34B" wp14:editId="327AFDB8">
          <wp:simplePos x="0" y="0"/>
          <wp:positionH relativeFrom="margin">
            <wp:align>right</wp:align>
          </wp:positionH>
          <wp:positionV relativeFrom="paragraph">
            <wp:posOffset>12557</wp:posOffset>
          </wp:positionV>
          <wp:extent cx="470535" cy="485775"/>
          <wp:effectExtent l="0" t="0" r="5715" b="9525"/>
          <wp:wrapTight wrapText="bothSides">
            <wp:wrapPolygon edited="0">
              <wp:start x="0" y="0"/>
              <wp:lineTo x="0" y="21176"/>
              <wp:lineTo x="20988" y="21176"/>
              <wp:lineTo x="20988" y="0"/>
              <wp:lineTo x="0" y="0"/>
            </wp:wrapPolygon>
          </wp:wrapTight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70535" cy="4857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247C58">
      <w:rPr>
        <w:color w:val="3E286D"/>
        <w:sz w:val="16"/>
        <w:szCs w:val="16"/>
      </w:rPr>
      <w:t>MIH Property Management Ltd is a limited liability company registered in England and Wales No.10465471</w:t>
    </w:r>
  </w:p>
  <w:p w14:paraId="0D7194DF" w14:textId="77777777" w:rsidR="00247C58" w:rsidRPr="00247C58" w:rsidRDefault="00247C58" w:rsidP="00247C58">
    <w:pPr>
      <w:tabs>
        <w:tab w:val="center" w:pos="4513"/>
        <w:tab w:val="right" w:pos="9026"/>
      </w:tabs>
      <w:rPr>
        <w:color w:val="3E286D"/>
        <w:sz w:val="16"/>
        <w:szCs w:val="16"/>
      </w:rPr>
    </w:pPr>
    <w:r w:rsidRPr="00247C58">
      <w:rPr>
        <w:color w:val="3E286D"/>
        <w:sz w:val="16"/>
        <w:szCs w:val="16"/>
      </w:rPr>
      <w:t>Registered Address: 4 Prince Albert Road, London, NW1 7SE</w:t>
    </w:r>
    <w:r w:rsidRPr="00247C58">
      <w:rPr>
        <w:color w:val="3E286D"/>
        <w:sz w:val="16"/>
        <w:szCs w:val="16"/>
      </w:rPr>
      <w:ptab w:relativeTo="margin" w:alignment="center" w:leader="none"/>
    </w:r>
  </w:p>
  <w:p w14:paraId="5968F43F" w14:textId="77777777" w:rsidR="00FF6BBF" w:rsidRPr="00247C58" w:rsidRDefault="00FF6BBF" w:rsidP="00247C5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4B20F0" w14:textId="77777777" w:rsidR="007E248A" w:rsidRDefault="007E248A" w:rsidP="00473042">
      <w:r>
        <w:separator/>
      </w:r>
    </w:p>
  </w:footnote>
  <w:footnote w:type="continuationSeparator" w:id="0">
    <w:p w14:paraId="7654C0BD" w14:textId="77777777" w:rsidR="007E248A" w:rsidRDefault="007E248A" w:rsidP="00473042">
      <w:r>
        <w:continuationSeparator/>
      </w:r>
    </w:p>
  </w:footnote>
  <w:footnote w:type="continuationNotice" w:id="1">
    <w:p w14:paraId="518E494F" w14:textId="77777777" w:rsidR="007E248A" w:rsidRDefault="007E248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E6BE72" w14:textId="77777777" w:rsidR="005B456F" w:rsidRDefault="00AB3030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5E6E3F6C" wp14:editId="468404F3">
              <wp:simplePos x="0" y="0"/>
              <wp:positionH relativeFrom="margin">
                <wp:align>right</wp:align>
              </wp:positionH>
              <wp:positionV relativeFrom="page">
                <wp:align>top</wp:align>
              </wp:positionV>
              <wp:extent cx="1965960" cy="1485900"/>
              <wp:effectExtent l="0" t="0" r="15240" b="19050"/>
              <wp:wrapTight wrapText="bothSides">
                <wp:wrapPolygon edited="0">
                  <wp:start x="0" y="0"/>
                  <wp:lineTo x="0" y="21600"/>
                  <wp:lineTo x="21558" y="21600"/>
                  <wp:lineTo x="21558" y="0"/>
                  <wp:lineTo x="0" y="0"/>
                </wp:wrapPolygon>
              </wp:wrapTight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65960" cy="14859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solidFill>
                          <a:sysClr val="window" lastClr="FFFFFF"/>
                        </a:solidFill>
                      </a:ln>
                    </wps:spPr>
                    <wps:txbx>
                      <w:txbxContent>
                        <w:p w14:paraId="33643B89" w14:textId="77777777" w:rsidR="00A07C2D" w:rsidRDefault="00A07C2D" w:rsidP="00A07C2D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</w:rPr>
                          </w:pPr>
                        </w:p>
                        <w:p w14:paraId="274CB962" w14:textId="77777777" w:rsidR="00A07C2D" w:rsidRDefault="00A07C2D" w:rsidP="00A07C2D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</w:rPr>
                          </w:pPr>
                        </w:p>
                        <w:p w14:paraId="4570AA6F" w14:textId="77777777" w:rsidR="00A07C2D" w:rsidRDefault="00A07C2D" w:rsidP="00A07C2D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</w:rPr>
                          </w:pPr>
                        </w:p>
                        <w:p w14:paraId="0E474942" w14:textId="77777777" w:rsidR="00A07C2D" w:rsidRPr="00972CCC" w:rsidRDefault="00A07C2D" w:rsidP="00A07C2D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</w:pPr>
                          <w:r w:rsidRPr="00972CCC"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  <w:t>MIH Property Management Ltd</w:t>
                          </w:r>
                        </w:p>
                        <w:p w14:paraId="5FD20FCA" w14:textId="77777777" w:rsidR="00A07C2D" w:rsidRPr="00972CCC" w:rsidRDefault="00972CCC" w:rsidP="00A07C2D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</w:pPr>
                          <w:r w:rsidRPr="00972CCC"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  <w:t>1</w:t>
                          </w:r>
                          <w:r w:rsidRPr="00972CCC"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  <w:vertAlign w:val="superscript"/>
                            </w:rPr>
                            <w:t>st</w:t>
                          </w:r>
                          <w:r w:rsidRPr="00972CCC"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  <w:t xml:space="preserve"> Floor Merchant’s House</w:t>
                          </w:r>
                        </w:p>
                        <w:p w14:paraId="18B495AC" w14:textId="77777777" w:rsidR="00A07C2D" w:rsidRPr="00972CCC" w:rsidRDefault="00972CCC" w:rsidP="00A07C2D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</w:pPr>
                          <w:r w:rsidRPr="00972CCC"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  <w:t>5-7 Southwark Street</w:t>
                          </w:r>
                        </w:p>
                        <w:p w14:paraId="62DEA06E" w14:textId="77777777" w:rsidR="00972CCC" w:rsidRPr="00972CCC" w:rsidRDefault="00972CCC" w:rsidP="00A07C2D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</w:pPr>
                          <w:r w:rsidRPr="00972CCC"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  <w:t>London SE1 1RQ</w:t>
                          </w:r>
                        </w:p>
                        <w:p w14:paraId="11BD779A" w14:textId="77777777" w:rsidR="00A07C2D" w:rsidRPr="00972CCC" w:rsidRDefault="00A07C2D" w:rsidP="00A07C2D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</w:pPr>
                          <w:r w:rsidRPr="00972CCC"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  <w:t>020 3637 7968</w:t>
                          </w:r>
                        </w:p>
                        <w:p w14:paraId="2CA2080B" w14:textId="77777777" w:rsidR="00A07C2D" w:rsidRPr="00972CCC" w:rsidRDefault="007E248A" w:rsidP="00A07C2D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</w:pPr>
                          <w:hyperlink r:id="rId1" w:history="1">
                            <w:r w:rsidR="00AB3030" w:rsidRPr="00972CCC">
                              <w:rPr>
                                <w:rFonts w:ascii="Tahoma" w:eastAsia="Yu Gothic" w:hAnsi="Tahoma" w:cs="Tahoma"/>
                                <w:color w:val="3E286D"/>
                                <w:sz w:val="18"/>
                                <w:szCs w:val="18"/>
                              </w:rPr>
                              <w:t>info@mihproperty.co.uk</w:t>
                            </w:r>
                          </w:hyperlink>
                        </w:p>
                        <w:p w14:paraId="5F1B5135" w14:textId="77777777" w:rsidR="00AB3030" w:rsidRPr="00972CCC" w:rsidRDefault="00AB3030" w:rsidP="00AB3030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</w:pPr>
                          <w:r w:rsidRPr="00972CCC"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  <w:szCs w:val="18"/>
                            </w:rPr>
                            <w:t>www.mihproperty.co.uk</w:t>
                          </w:r>
                        </w:p>
                        <w:p w14:paraId="36073579" w14:textId="77777777" w:rsidR="00AB3030" w:rsidRDefault="00AB3030" w:rsidP="00A07C2D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</w:rPr>
                          </w:pPr>
                        </w:p>
                        <w:p w14:paraId="4D9B26EB" w14:textId="77777777" w:rsidR="00AB3030" w:rsidRDefault="00AB3030" w:rsidP="00AB3030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</w:rPr>
                          </w:pPr>
                          <w:r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</w:rPr>
                            <w:t>www.mihproperty.co.uk</w:t>
                          </w:r>
                        </w:p>
                        <w:p w14:paraId="5430D58B" w14:textId="77777777" w:rsidR="00AB3030" w:rsidRPr="001113B4" w:rsidRDefault="00AB3030" w:rsidP="00A07C2D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</w:rPr>
                          </w:pPr>
                        </w:p>
                        <w:p w14:paraId="707D1CF8" w14:textId="77777777" w:rsidR="00A07C2D" w:rsidRPr="001113B4" w:rsidRDefault="00A07C2D" w:rsidP="00A07C2D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</w:rPr>
                          </w:pPr>
                          <w:r w:rsidRPr="001113B4">
                            <w:rPr>
                              <w:rFonts w:ascii="Tahoma" w:eastAsia="Yu Gothic" w:hAnsi="Tahoma" w:cs="Tahoma"/>
                              <w:color w:val="3E286D"/>
                              <w:sz w:val="18"/>
                            </w:rPr>
                            <w:t>www.mihproperty.co.uk</w:t>
                          </w:r>
                        </w:p>
                        <w:p w14:paraId="0ACD5061" w14:textId="77777777" w:rsidR="00A07C2D" w:rsidRPr="005A7A1E" w:rsidRDefault="00A07C2D" w:rsidP="00A07C2D">
                          <w:pPr>
                            <w:pStyle w:val="NoSpacing"/>
                            <w:jc w:val="right"/>
                            <w:rPr>
                              <w:rFonts w:ascii="Tahoma" w:eastAsia="Yu Gothic" w:hAnsi="Tahoma" w:cs="Tahoma"/>
                              <w:color w:val="7030A0"/>
                              <w:sz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E6E3F6C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103.6pt;margin-top:0;width:154.8pt;height:117pt;z-index:-251658239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" fillcolor="window" strokecolor="window" strokeweight=".5pt">
              <v:textbox>
                <w:txbxContent>
                  <w:p w14:paraId="33643B89" w14:textId="77777777" w:rsidR="00A07C2D" w:rsidRDefault="00A07C2D" w:rsidP="00A07C2D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</w:rPr>
                    </w:pPr>
                  </w:p>
                  <w:p w14:paraId="274CB962" w14:textId="77777777" w:rsidR="00A07C2D" w:rsidRDefault="00A07C2D" w:rsidP="00A07C2D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</w:rPr>
                    </w:pPr>
                  </w:p>
                  <w:p w14:paraId="4570AA6F" w14:textId="77777777" w:rsidR="00A07C2D" w:rsidRDefault="00A07C2D" w:rsidP="00A07C2D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</w:rPr>
                    </w:pPr>
                  </w:p>
                  <w:p w14:paraId="0E474942" w14:textId="77777777" w:rsidR="00A07C2D" w:rsidRPr="00972CCC" w:rsidRDefault="00A07C2D" w:rsidP="00A07C2D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</w:pPr>
                    <w:r w:rsidRPr="00972CCC"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  <w:t>MIH Property Management Ltd</w:t>
                    </w:r>
                  </w:p>
                  <w:p w14:paraId="5FD20FCA" w14:textId="77777777" w:rsidR="00A07C2D" w:rsidRPr="00972CCC" w:rsidRDefault="00972CCC" w:rsidP="00A07C2D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</w:pPr>
                    <w:r w:rsidRPr="00972CCC"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  <w:t>1</w:t>
                    </w:r>
                    <w:r w:rsidRPr="00972CCC"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  <w:vertAlign w:val="superscript"/>
                      </w:rPr>
                      <w:t>st</w:t>
                    </w:r>
                    <w:r w:rsidRPr="00972CCC"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  <w:t xml:space="preserve"> Floor Merchant’s House</w:t>
                    </w:r>
                  </w:p>
                  <w:p w14:paraId="18B495AC" w14:textId="77777777" w:rsidR="00A07C2D" w:rsidRPr="00972CCC" w:rsidRDefault="00972CCC" w:rsidP="00A07C2D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</w:pPr>
                    <w:r w:rsidRPr="00972CCC"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  <w:t>5-7 Southwark Street</w:t>
                    </w:r>
                  </w:p>
                  <w:p w14:paraId="62DEA06E" w14:textId="77777777" w:rsidR="00972CCC" w:rsidRPr="00972CCC" w:rsidRDefault="00972CCC" w:rsidP="00A07C2D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</w:pPr>
                    <w:r w:rsidRPr="00972CCC"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  <w:t>London SE1 1RQ</w:t>
                    </w:r>
                  </w:p>
                  <w:p w14:paraId="11BD779A" w14:textId="77777777" w:rsidR="00A07C2D" w:rsidRPr="00972CCC" w:rsidRDefault="00A07C2D" w:rsidP="00A07C2D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</w:pPr>
                    <w:r w:rsidRPr="00972CCC"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  <w:t>020 3637 7968</w:t>
                    </w:r>
                  </w:p>
                  <w:p w14:paraId="2CA2080B" w14:textId="77777777" w:rsidR="00A07C2D" w:rsidRPr="00972CCC" w:rsidRDefault="007E248A" w:rsidP="00A07C2D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</w:pPr>
                    <w:hyperlink r:id="rId2" w:history="1">
                      <w:r w:rsidR="00AB3030" w:rsidRPr="00972CCC">
                        <w:rPr>
                          <w:rFonts w:ascii="Tahoma" w:eastAsia="Yu Gothic" w:hAnsi="Tahoma" w:cs="Tahoma"/>
                          <w:color w:val="3E286D"/>
                          <w:sz w:val="18"/>
                          <w:szCs w:val="18"/>
                        </w:rPr>
                        <w:t>info@mihproperty.co.uk</w:t>
                      </w:r>
                    </w:hyperlink>
                  </w:p>
                  <w:p w14:paraId="5F1B5135" w14:textId="77777777" w:rsidR="00AB3030" w:rsidRPr="00972CCC" w:rsidRDefault="00AB3030" w:rsidP="00AB3030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</w:pPr>
                    <w:r w:rsidRPr="00972CCC">
                      <w:rPr>
                        <w:rFonts w:ascii="Tahoma" w:eastAsia="Yu Gothic" w:hAnsi="Tahoma" w:cs="Tahoma"/>
                        <w:color w:val="3E286D"/>
                        <w:sz w:val="18"/>
                        <w:szCs w:val="18"/>
                      </w:rPr>
                      <w:t>www.mihproperty.co.uk</w:t>
                    </w:r>
                  </w:p>
                  <w:p w14:paraId="36073579" w14:textId="77777777" w:rsidR="00AB3030" w:rsidRDefault="00AB3030" w:rsidP="00A07C2D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</w:rPr>
                    </w:pPr>
                  </w:p>
                  <w:p w14:paraId="4D9B26EB" w14:textId="77777777" w:rsidR="00AB3030" w:rsidRDefault="00AB3030" w:rsidP="00AB3030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</w:rPr>
                    </w:pPr>
                    <w:r>
                      <w:rPr>
                        <w:rFonts w:ascii="Tahoma" w:eastAsia="Yu Gothic" w:hAnsi="Tahoma" w:cs="Tahoma"/>
                        <w:color w:val="3E286D"/>
                        <w:sz w:val="18"/>
                      </w:rPr>
                      <w:t>www.mihproperty.co.uk</w:t>
                    </w:r>
                  </w:p>
                  <w:p w14:paraId="5430D58B" w14:textId="77777777" w:rsidR="00AB3030" w:rsidRPr="001113B4" w:rsidRDefault="00AB3030" w:rsidP="00A07C2D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</w:rPr>
                    </w:pPr>
                  </w:p>
                  <w:p w14:paraId="707D1CF8" w14:textId="77777777" w:rsidR="00A07C2D" w:rsidRPr="001113B4" w:rsidRDefault="00A07C2D" w:rsidP="00A07C2D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3E286D"/>
                        <w:sz w:val="18"/>
                      </w:rPr>
                    </w:pPr>
                    <w:r w:rsidRPr="001113B4">
                      <w:rPr>
                        <w:rFonts w:ascii="Tahoma" w:eastAsia="Yu Gothic" w:hAnsi="Tahoma" w:cs="Tahoma"/>
                        <w:color w:val="3E286D"/>
                        <w:sz w:val="18"/>
                      </w:rPr>
                      <w:t>www.mihproperty.co.uk</w:t>
                    </w:r>
                  </w:p>
                  <w:p w14:paraId="0ACD5061" w14:textId="77777777" w:rsidR="00A07C2D" w:rsidRPr="005A7A1E" w:rsidRDefault="00A07C2D" w:rsidP="00A07C2D">
                    <w:pPr>
                      <w:pStyle w:val="NoSpacing"/>
                      <w:jc w:val="right"/>
                      <w:rPr>
                        <w:rFonts w:ascii="Tahoma" w:eastAsia="Yu Gothic" w:hAnsi="Tahoma" w:cs="Tahoma"/>
                        <w:color w:val="7030A0"/>
                        <w:sz w:val="18"/>
                      </w:rPr>
                    </w:pPr>
                  </w:p>
                </w:txbxContent>
              </v:textbox>
              <w10:wrap type="tight" anchorx="margin" anchory="page"/>
            </v:shape>
          </w:pict>
        </mc:Fallback>
      </mc:AlternateContent>
    </w:r>
    <w:r w:rsidR="00644CBA">
      <w:rPr>
        <w:noProof/>
      </w:rPr>
      <w:drawing>
        <wp:anchor distT="0" distB="0" distL="114300" distR="114300" simplePos="0" relativeHeight="251658242" behindDoc="0" locked="0" layoutInCell="1" allowOverlap="1" wp14:anchorId="51BEBBA3" wp14:editId="1D31427F">
          <wp:simplePos x="0" y="0"/>
          <wp:positionH relativeFrom="margin">
            <wp:posOffset>-333375</wp:posOffset>
          </wp:positionH>
          <wp:positionV relativeFrom="page">
            <wp:posOffset>57150</wp:posOffset>
          </wp:positionV>
          <wp:extent cx="1638300" cy="163830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300" cy="1638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4F4B78"/>
    <w:multiLevelType w:val="hybridMultilevel"/>
    <w:tmpl w:val="D962420A"/>
    <w:lvl w:ilvl="0" w:tplc="D1F2CAD8">
      <w:start w:val="1"/>
      <w:numFmt w:val="decimal"/>
      <w:lvlText w:val="%1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553648DA">
      <w:start w:val="3"/>
      <w:numFmt w:val="lowerLetter"/>
      <w:lvlText w:val="%2.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B344500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40434B4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560C046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0A8010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41CA1F6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BAA7694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A36DBA0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B276F46"/>
    <w:multiLevelType w:val="hybridMultilevel"/>
    <w:tmpl w:val="298EB8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9A5610"/>
    <w:multiLevelType w:val="multilevel"/>
    <w:tmpl w:val="DACC531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456460A7"/>
    <w:multiLevelType w:val="hybridMultilevel"/>
    <w:tmpl w:val="6CFA4CA8"/>
    <w:lvl w:ilvl="0" w:tplc="60D41D02">
      <w:start w:val="1"/>
      <w:numFmt w:val="bullet"/>
      <w:lvlText w:val="-"/>
      <w:lvlJc w:val="left"/>
      <w:pPr>
        <w:ind w:left="73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050A414">
      <w:start w:val="1"/>
      <w:numFmt w:val="bullet"/>
      <w:lvlText w:val="o"/>
      <w:lvlJc w:val="left"/>
      <w:pPr>
        <w:ind w:left="14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1AAB9E4">
      <w:start w:val="1"/>
      <w:numFmt w:val="bullet"/>
      <w:lvlText w:val="▪"/>
      <w:lvlJc w:val="left"/>
      <w:pPr>
        <w:ind w:left="217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F208A56">
      <w:start w:val="1"/>
      <w:numFmt w:val="bullet"/>
      <w:lvlText w:val="•"/>
      <w:lvlJc w:val="left"/>
      <w:pPr>
        <w:ind w:left="289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BEA06D6">
      <w:start w:val="1"/>
      <w:numFmt w:val="bullet"/>
      <w:lvlText w:val="o"/>
      <w:lvlJc w:val="left"/>
      <w:pPr>
        <w:ind w:left="361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7CE84644">
      <w:start w:val="1"/>
      <w:numFmt w:val="bullet"/>
      <w:lvlText w:val="▪"/>
      <w:lvlJc w:val="left"/>
      <w:pPr>
        <w:ind w:left="433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E6A700E">
      <w:start w:val="1"/>
      <w:numFmt w:val="bullet"/>
      <w:lvlText w:val="•"/>
      <w:lvlJc w:val="left"/>
      <w:pPr>
        <w:ind w:left="50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116E546">
      <w:start w:val="1"/>
      <w:numFmt w:val="bullet"/>
      <w:lvlText w:val="o"/>
      <w:lvlJc w:val="left"/>
      <w:pPr>
        <w:ind w:left="577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588AA12">
      <w:start w:val="1"/>
      <w:numFmt w:val="bullet"/>
      <w:lvlText w:val="▪"/>
      <w:lvlJc w:val="left"/>
      <w:pPr>
        <w:ind w:left="649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5DB64E18"/>
    <w:multiLevelType w:val="hybridMultilevel"/>
    <w:tmpl w:val="716E0D72"/>
    <w:lvl w:ilvl="0" w:tplc="4E6051F6">
      <w:start w:val="1"/>
      <w:numFmt w:val="lowerLetter"/>
      <w:lvlText w:val="%1)"/>
      <w:lvlJc w:val="left"/>
      <w:pPr>
        <w:ind w:left="7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6462174">
      <w:start w:val="1"/>
      <w:numFmt w:val="lowerLetter"/>
      <w:lvlText w:val="%2"/>
      <w:lvlJc w:val="left"/>
      <w:pPr>
        <w:ind w:left="14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C605BEA">
      <w:start w:val="1"/>
      <w:numFmt w:val="lowerRoman"/>
      <w:lvlText w:val="%3"/>
      <w:lvlJc w:val="left"/>
      <w:pPr>
        <w:ind w:left="21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39C580A">
      <w:start w:val="1"/>
      <w:numFmt w:val="decimal"/>
      <w:lvlText w:val="%4"/>
      <w:lvlJc w:val="left"/>
      <w:pPr>
        <w:ind w:left="29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E14A8122">
      <w:start w:val="1"/>
      <w:numFmt w:val="lowerLetter"/>
      <w:lvlText w:val="%5"/>
      <w:lvlJc w:val="left"/>
      <w:pPr>
        <w:ind w:left="36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570BCB6">
      <w:start w:val="1"/>
      <w:numFmt w:val="lowerRoman"/>
      <w:lvlText w:val="%6"/>
      <w:lvlJc w:val="left"/>
      <w:pPr>
        <w:ind w:left="43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0684352">
      <w:start w:val="1"/>
      <w:numFmt w:val="decimal"/>
      <w:lvlText w:val="%7"/>
      <w:lvlJc w:val="left"/>
      <w:pPr>
        <w:ind w:left="50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C3A2786">
      <w:start w:val="1"/>
      <w:numFmt w:val="lowerLetter"/>
      <w:lvlText w:val="%8"/>
      <w:lvlJc w:val="left"/>
      <w:pPr>
        <w:ind w:left="57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E64A2CC">
      <w:start w:val="1"/>
      <w:numFmt w:val="lowerRoman"/>
      <w:lvlText w:val="%9"/>
      <w:lvlJc w:val="left"/>
      <w:pPr>
        <w:ind w:left="65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6D7F7510"/>
    <w:multiLevelType w:val="hybridMultilevel"/>
    <w:tmpl w:val="57EC8CFC"/>
    <w:lvl w:ilvl="0" w:tplc="08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738F7F3D"/>
    <w:multiLevelType w:val="hybridMultilevel"/>
    <w:tmpl w:val="5BB464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4CE4FEF"/>
    <w:multiLevelType w:val="hybridMultilevel"/>
    <w:tmpl w:val="A032134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0"/>
  </w:num>
  <w:num w:numId="6">
    <w:abstractNumId w:val="6"/>
  </w:num>
  <w:num w:numId="7">
    <w:abstractNumId w:val="5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248A"/>
    <w:rsid w:val="00016BB5"/>
    <w:rsid w:val="0004165D"/>
    <w:rsid w:val="00044B95"/>
    <w:rsid w:val="0005733A"/>
    <w:rsid w:val="00064F82"/>
    <w:rsid w:val="000746C5"/>
    <w:rsid w:val="00077F40"/>
    <w:rsid w:val="000A36AA"/>
    <w:rsid w:val="000C04AA"/>
    <w:rsid w:val="000C6028"/>
    <w:rsid w:val="000E4AB5"/>
    <w:rsid w:val="000F041A"/>
    <w:rsid w:val="001113B4"/>
    <w:rsid w:val="0011614A"/>
    <w:rsid w:val="0012342A"/>
    <w:rsid w:val="00142D8F"/>
    <w:rsid w:val="001530AC"/>
    <w:rsid w:val="00162B2D"/>
    <w:rsid w:val="001641C8"/>
    <w:rsid w:val="001647E6"/>
    <w:rsid w:val="0017125A"/>
    <w:rsid w:val="001719E5"/>
    <w:rsid w:val="00173A52"/>
    <w:rsid w:val="001823B1"/>
    <w:rsid w:val="00185B07"/>
    <w:rsid w:val="0018763B"/>
    <w:rsid w:val="001932B1"/>
    <w:rsid w:val="001A2538"/>
    <w:rsid w:val="001B3694"/>
    <w:rsid w:val="001E227D"/>
    <w:rsid w:val="001E25A4"/>
    <w:rsid w:val="001F65F6"/>
    <w:rsid w:val="00202649"/>
    <w:rsid w:val="002230EE"/>
    <w:rsid w:val="00235E0C"/>
    <w:rsid w:val="00237740"/>
    <w:rsid w:val="00247A0D"/>
    <w:rsid w:val="00247C58"/>
    <w:rsid w:val="002609F1"/>
    <w:rsid w:val="00271F54"/>
    <w:rsid w:val="00281FE0"/>
    <w:rsid w:val="00284E3A"/>
    <w:rsid w:val="002A442E"/>
    <w:rsid w:val="002D654A"/>
    <w:rsid w:val="003070B1"/>
    <w:rsid w:val="00335891"/>
    <w:rsid w:val="00335DAF"/>
    <w:rsid w:val="00364B02"/>
    <w:rsid w:val="0038215D"/>
    <w:rsid w:val="00384DAF"/>
    <w:rsid w:val="00390B7F"/>
    <w:rsid w:val="00393668"/>
    <w:rsid w:val="0039655E"/>
    <w:rsid w:val="003A1994"/>
    <w:rsid w:val="003A60DF"/>
    <w:rsid w:val="003C4B2D"/>
    <w:rsid w:val="003E1FA2"/>
    <w:rsid w:val="003E258D"/>
    <w:rsid w:val="003E4763"/>
    <w:rsid w:val="003F086A"/>
    <w:rsid w:val="003F0F72"/>
    <w:rsid w:val="003F37BC"/>
    <w:rsid w:val="00415F2F"/>
    <w:rsid w:val="00420F53"/>
    <w:rsid w:val="00427FE0"/>
    <w:rsid w:val="00452A7E"/>
    <w:rsid w:val="00453957"/>
    <w:rsid w:val="00464B8D"/>
    <w:rsid w:val="00473042"/>
    <w:rsid w:val="0048524A"/>
    <w:rsid w:val="004857C4"/>
    <w:rsid w:val="004A4E9E"/>
    <w:rsid w:val="004A68BB"/>
    <w:rsid w:val="004B1408"/>
    <w:rsid w:val="004B5DD3"/>
    <w:rsid w:val="004C4EB5"/>
    <w:rsid w:val="004D73AD"/>
    <w:rsid w:val="004E6732"/>
    <w:rsid w:val="004F4369"/>
    <w:rsid w:val="005036F3"/>
    <w:rsid w:val="0050698B"/>
    <w:rsid w:val="005112C0"/>
    <w:rsid w:val="00514F8F"/>
    <w:rsid w:val="00520D1B"/>
    <w:rsid w:val="00527F31"/>
    <w:rsid w:val="00551CC1"/>
    <w:rsid w:val="005614F3"/>
    <w:rsid w:val="0056600F"/>
    <w:rsid w:val="00585267"/>
    <w:rsid w:val="00597A4E"/>
    <w:rsid w:val="005A2C78"/>
    <w:rsid w:val="005A5619"/>
    <w:rsid w:val="005A5A6A"/>
    <w:rsid w:val="005A6F6A"/>
    <w:rsid w:val="005B456F"/>
    <w:rsid w:val="005B5C06"/>
    <w:rsid w:val="005C6FD8"/>
    <w:rsid w:val="005D6134"/>
    <w:rsid w:val="005D7EAE"/>
    <w:rsid w:val="0062632C"/>
    <w:rsid w:val="006302F5"/>
    <w:rsid w:val="006338A6"/>
    <w:rsid w:val="006373C9"/>
    <w:rsid w:val="006422B0"/>
    <w:rsid w:val="00644CBA"/>
    <w:rsid w:val="00653F2B"/>
    <w:rsid w:val="0066711C"/>
    <w:rsid w:val="00671AF7"/>
    <w:rsid w:val="006905B5"/>
    <w:rsid w:val="00691F11"/>
    <w:rsid w:val="00693291"/>
    <w:rsid w:val="006A0E8B"/>
    <w:rsid w:val="006E0A3F"/>
    <w:rsid w:val="006E435E"/>
    <w:rsid w:val="006E6C90"/>
    <w:rsid w:val="006F0357"/>
    <w:rsid w:val="006F54AD"/>
    <w:rsid w:val="00700BAC"/>
    <w:rsid w:val="00707482"/>
    <w:rsid w:val="0071540D"/>
    <w:rsid w:val="007266D3"/>
    <w:rsid w:val="0073428B"/>
    <w:rsid w:val="00735BBD"/>
    <w:rsid w:val="007372C9"/>
    <w:rsid w:val="00766A03"/>
    <w:rsid w:val="00771FAF"/>
    <w:rsid w:val="00793E18"/>
    <w:rsid w:val="007941D7"/>
    <w:rsid w:val="007958E6"/>
    <w:rsid w:val="007B0E36"/>
    <w:rsid w:val="007B792C"/>
    <w:rsid w:val="007D2035"/>
    <w:rsid w:val="007E248A"/>
    <w:rsid w:val="007E5A9E"/>
    <w:rsid w:val="007E632B"/>
    <w:rsid w:val="007F2B6E"/>
    <w:rsid w:val="007F77C7"/>
    <w:rsid w:val="00815936"/>
    <w:rsid w:val="00816EEA"/>
    <w:rsid w:val="008241F5"/>
    <w:rsid w:val="00827DB2"/>
    <w:rsid w:val="0083704C"/>
    <w:rsid w:val="008713CE"/>
    <w:rsid w:val="0087606E"/>
    <w:rsid w:val="00883609"/>
    <w:rsid w:val="008900F1"/>
    <w:rsid w:val="008A4878"/>
    <w:rsid w:val="008A5FDF"/>
    <w:rsid w:val="008A6432"/>
    <w:rsid w:val="008E0589"/>
    <w:rsid w:val="009037BA"/>
    <w:rsid w:val="009137B9"/>
    <w:rsid w:val="009223E2"/>
    <w:rsid w:val="00924103"/>
    <w:rsid w:val="00951A7E"/>
    <w:rsid w:val="009526A5"/>
    <w:rsid w:val="009643F7"/>
    <w:rsid w:val="00972CCC"/>
    <w:rsid w:val="009810D8"/>
    <w:rsid w:val="00997791"/>
    <w:rsid w:val="009A51C1"/>
    <w:rsid w:val="009A6FB0"/>
    <w:rsid w:val="009C66C0"/>
    <w:rsid w:val="009D0DA5"/>
    <w:rsid w:val="009D0F69"/>
    <w:rsid w:val="009F5A58"/>
    <w:rsid w:val="009F7BD5"/>
    <w:rsid w:val="00A05F4C"/>
    <w:rsid w:val="00A07C2D"/>
    <w:rsid w:val="00A17E7E"/>
    <w:rsid w:val="00A21E34"/>
    <w:rsid w:val="00A429C1"/>
    <w:rsid w:val="00A51ABA"/>
    <w:rsid w:val="00A532C8"/>
    <w:rsid w:val="00A55C2E"/>
    <w:rsid w:val="00A65216"/>
    <w:rsid w:val="00A75860"/>
    <w:rsid w:val="00A80AF5"/>
    <w:rsid w:val="00AA0722"/>
    <w:rsid w:val="00AA3EB0"/>
    <w:rsid w:val="00AA5534"/>
    <w:rsid w:val="00AB3030"/>
    <w:rsid w:val="00AB6879"/>
    <w:rsid w:val="00AC4F6A"/>
    <w:rsid w:val="00AC76EC"/>
    <w:rsid w:val="00AE0D7F"/>
    <w:rsid w:val="00AE2457"/>
    <w:rsid w:val="00B011A4"/>
    <w:rsid w:val="00B07379"/>
    <w:rsid w:val="00B11CD3"/>
    <w:rsid w:val="00B145A1"/>
    <w:rsid w:val="00B249F9"/>
    <w:rsid w:val="00B24EEB"/>
    <w:rsid w:val="00B4434E"/>
    <w:rsid w:val="00B56C5A"/>
    <w:rsid w:val="00B57A87"/>
    <w:rsid w:val="00B7332D"/>
    <w:rsid w:val="00B92725"/>
    <w:rsid w:val="00B93C42"/>
    <w:rsid w:val="00B94C25"/>
    <w:rsid w:val="00B9778B"/>
    <w:rsid w:val="00BB126B"/>
    <w:rsid w:val="00BB48FC"/>
    <w:rsid w:val="00BB539A"/>
    <w:rsid w:val="00BC0444"/>
    <w:rsid w:val="00BF4D91"/>
    <w:rsid w:val="00C0760E"/>
    <w:rsid w:val="00C16E3B"/>
    <w:rsid w:val="00C50AE5"/>
    <w:rsid w:val="00C531C3"/>
    <w:rsid w:val="00C906CC"/>
    <w:rsid w:val="00C95017"/>
    <w:rsid w:val="00C9582F"/>
    <w:rsid w:val="00CA1DBE"/>
    <w:rsid w:val="00CB53E6"/>
    <w:rsid w:val="00CC7748"/>
    <w:rsid w:val="00CD0244"/>
    <w:rsid w:val="00D00115"/>
    <w:rsid w:val="00D01263"/>
    <w:rsid w:val="00D1443D"/>
    <w:rsid w:val="00D359D1"/>
    <w:rsid w:val="00D437AC"/>
    <w:rsid w:val="00D43E53"/>
    <w:rsid w:val="00D661B1"/>
    <w:rsid w:val="00D75C74"/>
    <w:rsid w:val="00D77425"/>
    <w:rsid w:val="00D812B4"/>
    <w:rsid w:val="00D850D7"/>
    <w:rsid w:val="00D956ED"/>
    <w:rsid w:val="00DA1FCA"/>
    <w:rsid w:val="00DA47C2"/>
    <w:rsid w:val="00DB239A"/>
    <w:rsid w:val="00DC6E93"/>
    <w:rsid w:val="00DD0A4B"/>
    <w:rsid w:val="00DF2142"/>
    <w:rsid w:val="00E10423"/>
    <w:rsid w:val="00E14E7A"/>
    <w:rsid w:val="00E2106B"/>
    <w:rsid w:val="00E34012"/>
    <w:rsid w:val="00E4469A"/>
    <w:rsid w:val="00E455AA"/>
    <w:rsid w:val="00E67018"/>
    <w:rsid w:val="00E7126E"/>
    <w:rsid w:val="00E716D8"/>
    <w:rsid w:val="00E73CFA"/>
    <w:rsid w:val="00E83F4D"/>
    <w:rsid w:val="00E9035E"/>
    <w:rsid w:val="00E920D2"/>
    <w:rsid w:val="00EA3498"/>
    <w:rsid w:val="00EA4999"/>
    <w:rsid w:val="00EB34D7"/>
    <w:rsid w:val="00EC0B3C"/>
    <w:rsid w:val="00EC1E02"/>
    <w:rsid w:val="00EE0379"/>
    <w:rsid w:val="00EE17B6"/>
    <w:rsid w:val="00EF7FEF"/>
    <w:rsid w:val="00F02B70"/>
    <w:rsid w:val="00F14EFC"/>
    <w:rsid w:val="00F20AEE"/>
    <w:rsid w:val="00F45C07"/>
    <w:rsid w:val="00F52C0F"/>
    <w:rsid w:val="00F55186"/>
    <w:rsid w:val="00F63AD4"/>
    <w:rsid w:val="00F7219C"/>
    <w:rsid w:val="00F81335"/>
    <w:rsid w:val="00F82D70"/>
    <w:rsid w:val="00F84B59"/>
    <w:rsid w:val="00F94C6C"/>
    <w:rsid w:val="00FA7120"/>
    <w:rsid w:val="00FB19AF"/>
    <w:rsid w:val="00FB33DF"/>
    <w:rsid w:val="00FB5469"/>
    <w:rsid w:val="00FC3FF7"/>
    <w:rsid w:val="00FD79EA"/>
    <w:rsid w:val="00FE04CB"/>
    <w:rsid w:val="00FE0DBF"/>
    <w:rsid w:val="00FE414E"/>
    <w:rsid w:val="00FE7E48"/>
    <w:rsid w:val="00FF42E4"/>
    <w:rsid w:val="00FF6B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8DEC10"/>
  <w15:chartTrackingRefBased/>
  <w15:docId w15:val="{335DE089-70EA-4D2D-99EF-0239CE661F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7C58"/>
    <w:pPr>
      <w:spacing w:after="0" w:line="240" w:lineRule="auto"/>
    </w:pPr>
    <w:rPr>
      <w:rFonts w:ascii="Cambria" w:eastAsia="MS Mincho" w:hAnsi="Cambria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73042"/>
    <w:pPr>
      <w:spacing w:after="0" w:line="240" w:lineRule="auto"/>
    </w:pPr>
    <w:rPr>
      <w:rFonts w:ascii="Cambria" w:eastAsia="MS Mincho" w:hAnsi="Cambria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7304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3042"/>
  </w:style>
  <w:style w:type="paragraph" w:styleId="Footer">
    <w:name w:val="footer"/>
    <w:basedOn w:val="Normal"/>
    <w:link w:val="FooterChar"/>
    <w:uiPriority w:val="99"/>
    <w:unhideWhenUsed/>
    <w:rsid w:val="0047304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3042"/>
  </w:style>
  <w:style w:type="character" w:styleId="Hyperlink">
    <w:name w:val="Hyperlink"/>
    <w:basedOn w:val="DefaultParagraphFont"/>
    <w:uiPriority w:val="99"/>
    <w:unhideWhenUsed/>
    <w:rsid w:val="006373C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373C9"/>
    <w:rPr>
      <w:color w:val="605E5C"/>
      <w:shd w:val="clear" w:color="auto" w:fill="E1DFDD"/>
    </w:rPr>
  </w:style>
  <w:style w:type="paragraph" w:customStyle="1" w:styleId="Default">
    <w:name w:val="Default"/>
    <w:rsid w:val="0069329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F14EFC"/>
    <w:pPr>
      <w:ind w:left="720"/>
      <w:contextualSpacing/>
    </w:pPr>
    <w:rPr>
      <w:rFonts w:ascii="Calibri" w:eastAsiaTheme="minorHAnsi" w:hAnsi="Calibri" w:cs="Calibri"/>
      <w:sz w:val="22"/>
      <w:szCs w:val="22"/>
    </w:rPr>
  </w:style>
  <w:style w:type="table" w:customStyle="1" w:styleId="TableGrid">
    <w:name w:val="TableGrid"/>
    <w:rsid w:val="007E248A"/>
    <w:pPr>
      <w:spacing w:after="0" w:line="240" w:lineRule="auto"/>
    </w:pPr>
    <w:rPr>
      <w:rFonts w:eastAsiaTheme="minorEastAsia"/>
      <w:lang w:eastAsia="en-GB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02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5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8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9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9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0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45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0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7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.jpeg"/><Relationship Id="rId2" Type="http://schemas.openxmlformats.org/officeDocument/2006/relationships/hyperlink" Target="mailto:info@mihproperty.co.uk" TargetMode="External"/><Relationship Id="rId1" Type="http://schemas.openxmlformats.org/officeDocument/2006/relationships/hyperlink" Target="mailto:info@mihproperty.co.uk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dice\Desktop\MIH%20Blank%20Letterhead%20September%202021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8C3BD88D852E24E97DDA8039675EFAD" ma:contentTypeVersion="9" ma:contentTypeDescription="Create a new document." ma:contentTypeScope="" ma:versionID="4f30c35b945bbb8f51fe336181462d9d">
  <xsd:schema xmlns:xsd="http://www.w3.org/2001/XMLSchema" xmlns:xs="http://www.w3.org/2001/XMLSchema" xmlns:p="http://schemas.microsoft.com/office/2006/metadata/properties" xmlns:ns2="64409447-80b4-4d6e-9a09-5ffba2dfc031" targetNamespace="http://schemas.microsoft.com/office/2006/metadata/properties" ma:root="true" ma:fieldsID="ee3f0bc7b07d307f825f195048b68e36" ns2:_="">
    <xsd:import namespace="64409447-80b4-4d6e-9a09-5ffba2dfc03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409447-80b4-4d6e-9a09-5ffba2dfc03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AE1E590-AA9E-403A-92C3-0D093874F04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B5DAAA3-7C69-4166-8FB3-F230B3F5D4C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03C600B-4DE5-43C9-A221-364ABFAB33EF}"/>
</file>

<file path=customXml/itemProps4.xml><?xml version="1.0" encoding="utf-8"?>
<ds:datastoreItem xmlns:ds="http://schemas.openxmlformats.org/officeDocument/2006/customXml" ds:itemID="{A1E526FC-AD6D-44DE-8BE1-B0DA5C6B9DA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MIH Blank Letterhead September 2021</Template>
  <TotalTime>3</TotalTime>
  <Pages>2</Pages>
  <Words>258</Words>
  <Characters>1475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Candice</dc:creator>
  <cp:keywords/>
  <dc:description/>
  <cp:lastModifiedBy>Candice Fisher</cp:lastModifiedBy>
  <cp:revision>1</cp:revision>
  <dcterms:created xsi:type="dcterms:W3CDTF">2022-02-08T13:08:00Z</dcterms:created>
  <dcterms:modified xsi:type="dcterms:W3CDTF">2022-02-08T13:11:00Z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0x01010028C3BD88D852E24E97DDA8039675EFAD</vt:lpwstr>
  </property>
</Properties>
</file>